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9DCF" w14:textId="77777777" w:rsidR="003F27C0" w:rsidRDefault="003F27C0" w:rsidP="003F27C0">
      <w:pPr>
        <w:pStyle w:val="NoSpacing"/>
      </w:pPr>
      <w:r>
        <w:rPr>
          <w:u w:val="single"/>
        </w:rPr>
        <w:t>John de FERY</w:t>
      </w:r>
      <w:r>
        <w:t xml:space="preserve">     </w:t>
      </w:r>
      <w:proofErr w:type="gramStart"/>
      <w:r>
        <w:t xml:space="preserve">   (</w:t>
      </w:r>
      <w:proofErr w:type="gramEnd"/>
      <w:r>
        <w:t>fl.1438)</w:t>
      </w:r>
    </w:p>
    <w:p w14:paraId="66BAE72D" w14:textId="77777777" w:rsidR="003F27C0" w:rsidRDefault="003F27C0" w:rsidP="003F27C0">
      <w:pPr>
        <w:pStyle w:val="NoSpacing"/>
      </w:pPr>
    </w:p>
    <w:p w14:paraId="2B438ACB" w14:textId="77777777" w:rsidR="003F27C0" w:rsidRDefault="003F27C0" w:rsidP="003F27C0">
      <w:pPr>
        <w:pStyle w:val="NoSpacing"/>
      </w:pPr>
    </w:p>
    <w:p w14:paraId="59305D05" w14:textId="77777777" w:rsidR="003F27C0" w:rsidRDefault="003F27C0" w:rsidP="003F27C0">
      <w:pPr>
        <w:pStyle w:val="NoSpacing"/>
      </w:pPr>
      <w:r>
        <w:t xml:space="preserve">  3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Ripon into lands of</w:t>
      </w:r>
    </w:p>
    <w:p w14:paraId="2F6D6966" w14:textId="77777777" w:rsidR="003F27C0" w:rsidRDefault="003F27C0" w:rsidP="003F27C0">
      <w:pPr>
        <w:pStyle w:val="NoSpacing"/>
      </w:pPr>
      <w:r>
        <w:tab/>
      </w:r>
      <w:r>
        <w:tab/>
        <w:t xml:space="preserve">Constance </w:t>
      </w:r>
      <w:proofErr w:type="spellStart"/>
      <w:r>
        <w:t>Holand</w:t>
      </w:r>
      <w:proofErr w:type="spellEnd"/>
      <w:r>
        <w:t>, Countess of Kent(q.v.).</w:t>
      </w:r>
    </w:p>
    <w:p w14:paraId="13714D11" w14:textId="77777777" w:rsidR="003F27C0" w:rsidRDefault="003F27C0" w:rsidP="003F27C0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https://inquisitionspostmortem.ac.uk/view/inquisition/25-109/</w:t>
        </w:r>
      </w:hyperlink>
      <w:r>
        <w:t xml:space="preserve"> )</w:t>
      </w:r>
    </w:p>
    <w:p w14:paraId="7CA644F0" w14:textId="77777777" w:rsidR="003F27C0" w:rsidRDefault="003F27C0" w:rsidP="003F27C0">
      <w:pPr>
        <w:pStyle w:val="NoSpacing"/>
      </w:pPr>
    </w:p>
    <w:p w14:paraId="11AF9B22" w14:textId="77777777" w:rsidR="003F27C0" w:rsidRDefault="003F27C0" w:rsidP="003F27C0">
      <w:pPr>
        <w:pStyle w:val="NoSpacing"/>
      </w:pPr>
    </w:p>
    <w:p w14:paraId="18DF2937" w14:textId="77777777" w:rsidR="003F27C0" w:rsidRPr="005850E0" w:rsidRDefault="003F27C0" w:rsidP="003F27C0">
      <w:pPr>
        <w:pStyle w:val="NoSpacing"/>
      </w:pPr>
      <w:r>
        <w:t>19 May 2023</w:t>
      </w:r>
    </w:p>
    <w:p w14:paraId="0D9D7B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70DE" w14:textId="77777777" w:rsidR="003F27C0" w:rsidRDefault="003F27C0" w:rsidP="009139A6">
      <w:r>
        <w:separator/>
      </w:r>
    </w:p>
  </w:endnote>
  <w:endnote w:type="continuationSeparator" w:id="0">
    <w:p w14:paraId="0D813BA8" w14:textId="77777777" w:rsidR="003F27C0" w:rsidRDefault="003F2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59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9D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A3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F1B47" w14:textId="77777777" w:rsidR="003F27C0" w:rsidRDefault="003F27C0" w:rsidP="009139A6">
      <w:r>
        <w:separator/>
      </w:r>
    </w:p>
  </w:footnote>
  <w:footnote w:type="continuationSeparator" w:id="0">
    <w:p w14:paraId="1E50066E" w14:textId="77777777" w:rsidR="003F27C0" w:rsidRDefault="003F2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65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42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48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7C0"/>
    <w:rsid w:val="000666E0"/>
    <w:rsid w:val="002510B7"/>
    <w:rsid w:val="003F27C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F9224"/>
  <w15:chartTrackingRefBased/>
  <w15:docId w15:val="{CB826F26-D96E-4C75-A1EB-7CECFFAD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2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2023-05-19T16:23:00Z</dcterms:created>
  <dcterms:modified xsi:type="dcterms:W3CDTF">2023-05-19T16:23:00Z</dcterms:modified>
</cp:coreProperties>
</file>